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A847B0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A847B0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C10331" w:rsidRPr="00A847B0">
        <w:rPr>
          <w:rFonts w:ascii="Comic Sans MS" w:hAnsi="Comic Sans MS"/>
          <w:b/>
          <w:bCs/>
          <w:sz w:val="18"/>
          <w:szCs w:val="24"/>
        </w:rPr>
        <w:t>2</w:t>
      </w:r>
      <w:r w:rsidR="00AD5053" w:rsidRPr="00A847B0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A847B0">
        <w:rPr>
          <w:rFonts w:ascii="Comic Sans MS" w:hAnsi="Comic Sans MS"/>
          <w:b/>
          <w:bCs/>
          <w:sz w:val="18"/>
          <w:szCs w:val="24"/>
        </w:rPr>
        <w:t xml:space="preserve">Unit </w:t>
      </w:r>
      <w:r w:rsidR="0072318A" w:rsidRPr="00A847B0">
        <w:rPr>
          <w:rFonts w:ascii="Comic Sans MS" w:hAnsi="Comic Sans MS"/>
          <w:b/>
          <w:bCs/>
          <w:sz w:val="18"/>
          <w:szCs w:val="24"/>
        </w:rPr>
        <w:t>2</w:t>
      </w:r>
      <w:r w:rsidR="00A41E2B" w:rsidRPr="00A847B0">
        <w:rPr>
          <w:rFonts w:ascii="Comic Sans MS" w:hAnsi="Comic Sans MS"/>
          <w:b/>
          <w:bCs/>
          <w:sz w:val="18"/>
          <w:szCs w:val="24"/>
        </w:rPr>
        <w:t xml:space="preserve"> </w:t>
      </w:r>
      <w:r w:rsidR="0072318A" w:rsidRPr="00A847B0">
        <w:rPr>
          <w:rFonts w:ascii="Comic Sans MS" w:hAnsi="Comic Sans MS"/>
          <w:b/>
          <w:bCs/>
          <w:sz w:val="18"/>
          <w:szCs w:val="24"/>
        </w:rPr>
        <w:t>Mr Li was a teacher.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一、写出下列动词的过去式。</w:t>
      </w:r>
    </w:p>
    <w:p w:rsidR="00A847B0" w:rsidRDefault="00985D05" w:rsidP="0072318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1. do _________</w:t>
      </w:r>
      <w:r w:rsidR="0072318A" w:rsidRPr="00A847B0">
        <w:rPr>
          <w:rFonts w:ascii="Comic Sans MS" w:hAnsi="Comic Sans MS"/>
          <w:sz w:val="18"/>
          <w:szCs w:val="18"/>
        </w:rPr>
        <w:t xml:space="preserve">_   </w:t>
      </w:r>
      <w:r w:rsidR="00A847B0">
        <w:rPr>
          <w:rFonts w:ascii="Comic Sans MS" w:hAnsi="Comic Sans MS" w:hint="eastAsia"/>
          <w:sz w:val="18"/>
          <w:szCs w:val="18"/>
        </w:rPr>
        <w:tab/>
      </w:r>
      <w:r w:rsidR="0072318A" w:rsidRPr="00A847B0">
        <w:rPr>
          <w:rFonts w:ascii="Comic Sans MS" w:hAnsi="Comic Sans MS"/>
          <w:sz w:val="18"/>
          <w:szCs w:val="18"/>
        </w:rPr>
        <w:t>2. learn _</w:t>
      </w:r>
      <w:r w:rsidRPr="00A847B0">
        <w:rPr>
          <w:rFonts w:ascii="Comic Sans MS" w:hAnsi="Comic Sans MS"/>
          <w:sz w:val="18"/>
          <w:szCs w:val="18"/>
        </w:rPr>
        <w:t xml:space="preserve">_________   </w:t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3. go __________  </w:t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>4. like _______</w:t>
      </w:r>
      <w:r w:rsidR="0072318A" w:rsidRPr="00A847B0">
        <w:rPr>
          <w:rFonts w:ascii="Comic Sans MS" w:hAnsi="Comic Sans MS"/>
          <w:sz w:val="18"/>
          <w:szCs w:val="18"/>
        </w:rPr>
        <w:t xml:space="preserve">___  </w:t>
      </w:r>
    </w:p>
    <w:p w:rsidR="00A847B0" w:rsidRDefault="0072318A" w:rsidP="0072318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5. teach __________  </w:t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6. read __________  </w:t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7. study __________   8. is __________ </w:t>
      </w:r>
      <w:r w:rsidR="00985D05" w:rsidRPr="00A847B0">
        <w:rPr>
          <w:rFonts w:ascii="Comic Sans MS" w:hAnsi="Comic Sans MS"/>
          <w:sz w:val="18"/>
          <w:szCs w:val="18"/>
        </w:rPr>
        <w:t xml:space="preserve"> 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9. are ___</w:t>
      </w:r>
      <w:r w:rsidR="00985D05" w:rsidRPr="00A847B0">
        <w:rPr>
          <w:rFonts w:ascii="Comic Sans MS" w:hAnsi="Comic Sans MS"/>
          <w:sz w:val="18"/>
          <w:szCs w:val="18"/>
        </w:rPr>
        <w:t xml:space="preserve">_______ </w:t>
      </w:r>
      <w:r w:rsidRPr="00A847B0">
        <w:rPr>
          <w:rFonts w:ascii="Comic Sans MS" w:hAnsi="Comic Sans MS"/>
          <w:sz w:val="18"/>
          <w:szCs w:val="18"/>
        </w:rPr>
        <w:t xml:space="preserve"> </w:t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>10.have ___________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二、单项选择。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(   ) 1. What ________ she do yesterday?</w:t>
      </w:r>
    </w:p>
    <w:p w:rsidR="0072318A" w:rsidRPr="00A847B0" w:rsidRDefault="0072318A" w:rsidP="00985D05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does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B. did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C. is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(   </w:t>
      </w:r>
      <w:r w:rsidR="00A847B0">
        <w:rPr>
          <w:rFonts w:ascii="Comic Sans MS" w:hAnsi="Comic Sans MS"/>
          <w:sz w:val="18"/>
          <w:szCs w:val="18"/>
        </w:rPr>
        <w:t>) 2. Tom ________ TV last night</w:t>
      </w:r>
    </w:p>
    <w:p w:rsidR="0072318A" w:rsidRPr="00A847B0" w:rsidRDefault="0072318A" w:rsidP="00985D05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watch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 xml:space="preserve">B. watched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 xml:space="preserve">C. watches   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(   ) 3. —________ did you go to Nanning?      —We went there by train.</w:t>
      </w:r>
    </w:p>
    <w:p w:rsidR="0072318A" w:rsidRPr="00A847B0" w:rsidRDefault="0072318A" w:rsidP="00985D05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What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B. Who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 xml:space="preserve">C. How 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(   ) 4. Three </w:t>
      </w:r>
      <w:r w:rsidR="00AC2DC1" w:rsidRPr="00A847B0">
        <w:rPr>
          <w:rFonts w:ascii="Comic Sans MS" w:hAnsi="Comic Sans MS" w:hint="eastAsia"/>
          <w:sz w:val="18"/>
          <w:szCs w:val="18"/>
        </w:rPr>
        <w:t>days</w:t>
      </w:r>
      <w:r w:rsidR="00AC2DC1" w:rsidRPr="00A847B0">
        <w:rPr>
          <w:rFonts w:ascii="Comic Sans MS" w:hAnsi="Comic Sans MS"/>
          <w:sz w:val="18"/>
          <w:szCs w:val="18"/>
        </w:rPr>
        <w:t xml:space="preserve"> </w:t>
      </w:r>
      <w:r w:rsidRPr="00A847B0">
        <w:rPr>
          <w:rFonts w:ascii="Comic Sans MS" w:hAnsi="Comic Sans MS"/>
          <w:sz w:val="18"/>
          <w:szCs w:val="18"/>
        </w:rPr>
        <w:t>ago, we ________ a party in the park.</w:t>
      </w:r>
    </w:p>
    <w:p w:rsidR="0072318A" w:rsidRPr="00A847B0" w:rsidRDefault="0072318A" w:rsidP="00985D05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have     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B. had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 xml:space="preserve">C. has 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(   ) 5. He is ________ Mr Li.</w:t>
      </w:r>
    </w:p>
    <w:p w:rsidR="0072318A" w:rsidRPr="00A847B0" w:rsidRDefault="0072318A" w:rsidP="00985D05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teach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 xml:space="preserve">B. taught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C. teaching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三、从Ⅱ栏中选出Ⅰ栏的相应答语。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 xml:space="preserve">       </w:t>
      </w:r>
      <w:r w:rsidR="00A847B0">
        <w:rPr>
          <w:rFonts w:ascii="Comic Sans MS" w:hAnsi="Comic Sans MS" w:hint="eastAsia"/>
          <w:sz w:val="18"/>
          <w:szCs w:val="18"/>
        </w:rPr>
        <w:t xml:space="preserve">       </w:t>
      </w:r>
      <w:r w:rsidRPr="00A847B0">
        <w:rPr>
          <w:rFonts w:ascii="Comic Sans MS" w:hAnsi="Comic Sans MS" w:hint="eastAsia"/>
          <w:sz w:val="18"/>
          <w:szCs w:val="18"/>
        </w:rPr>
        <w:t>Ⅰ</w:t>
      </w:r>
      <w:r w:rsidRPr="00A847B0">
        <w:rPr>
          <w:rFonts w:ascii="Comic Sans MS" w:hAnsi="Comic Sans MS" w:hint="eastAsia"/>
          <w:sz w:val="18"/>
          <w:szCs w:val="18"/>
        </w:rPr>
        <w:t xml:space="preserve">                               </w:t>
      </w:r>
      <w:r w:rsidRPr="00A847B0">
        <w:rPr>
          <w:rFonts w:ascii="Comic Sans MS" w:hAnsi="Comic Sans MS" w:hint="eastAsia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 xml:space="preserve"> </w:t>
      </w:r>
      <w:r w:rsidRPr="00A847B0">
        <w:rPr>
          <w:rFonts w:ascii="Comic Sans MS" w:hAnsi="Comic Sans MS" w:hint="eastAsia"/>
          <w:sz w:val="18"/>
          <w:szCs w:val="18"/>
        </w:rPr>
        <w:t>Ⅱ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(   ) 1. Who are they?          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A. Yes, she did.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(   ) 2. Did he learn English?      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 xml:space="preserve">   </w:t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>B. Yes, it is.</w:t>
      </w:r>
      <w:bookmarkStart w:id="0" w:name="_GoBack"/>
      <w:bookmarkEnd w:id="0"/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(   ) 3. Is this your mother?         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C. They are my parents.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(   ) 4. What did she do yesterday?   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D. She cleaned the room.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(   ) 5. Did she write a book?       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E. No, he didn’t.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四、选择合适的句子完成对话。</w:t>
      </w:r>
    </w:p>
    <w:p w:rsidR="0072318A" w:rsidRPr="00A847B0" w:rsidRDefault="00A847B0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noProof/>
          <w:kern w:val="2"/>
          <w:sz w:val="24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1" o:spid="_x0000_s1026" type="#_x0000_t202" style="position:absolute;left:0;text-align:left;margin-left:242.4pt;margin-top:6.65pt;width:181.25pt;height:8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" fillcolor="window" strokeweight=".5pt">
            <v:textbox style="mso-next-textbox:#文本框 41">
              <w:txbxContent>
                <w:p w:rsidR="00BE1D15" w:rsidRDefault="00BE1D15" w:rsidP="00486C2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A.</w:t>
                  </w:r>
                  <w:r w:rsidR="001D4A95" w:rsidRPr="001D4A95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="001D4A95">
                    <w:rPr>
                      <w:rFonts w:hint="eastAsia"/>
                      <w:sz w:val="18"/>
                      <w:szCs w:val="18"/>
                    </w:rPr>
                    <w:t>Where does she live?</w:t>
                  </w:r>
                </w:p>
                <w:p w:rsidR="00BE1D15" w:rsidRDefault="00BE1D15" w:rsidP="00486C2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B.</w:t>
                  </w:r>
                  <w:r w:rsidR="001D4A95" w:rsidRPr="001D4A95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="001D4A95">
                    <w:rPr>
                      <w:rFonts w:hint="eastAsia"/>
                      <w:sz w:val="18"/>
                      <w:szCs w:val="18"/>
                    </w:rPr>
                    <w:t>It is my cousin.</w:t>
                  </w:r>
                </w:p>
                <w:p w:rsidR="00BE1D15" w:rsidRDefault="00BE1D15" w:rsidP="00486C2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C.</w:t>
                  </w:r>
                  <w:r w:rsidR="001D4A95">
                    <w:rPr>
                      <w:rFonts w:hint="eastAsia"/>
                      <w:sz w:val="18"/>
                      <w:szCs w:val="18"/>
                    </w:rPr>
                    <w:t>She doesn</w:t>
                  </w:r>
                  <w:r w:rsidR="001D4A95">
                    <w:rPr>
                      <w:sz w:val="18"/>
                      <w:szCs w:val="18"/>
                    </w:rPr>
                    <w:t>’</w:t>
                  </w:r>
                  <w:r w:rsidR="001D4A95">
                    <w:rPr>
                      <w:rFonts w:hint="eastAsia"/>
                      <w:sz w:val="18"/>
                      <w:szCs w:val="18"/>
                    </w:rPr>
                    <w:t>t like working at school.</w:t>
                  </w:r>
                </w:p>
                <w:p w:rsidR="00BE1D15" w:rsidRDefault="00BE1D15" w:rsidP="00486C2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D.</w:t>
                  </w:r>
                  <w:r w:rsidR="001D4A95" w:rsidRPr="001D4A95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="001D4A95">
                    <w:rPr>
                      <w:rFonts w:hint="eastAsia"/>
                      <w:sz w:val="18"/>
                      <w:szCs w:val="18"/>
                    </w:rPr>
                    <w:t>She speaks English well.</w:t>
                  </w:r>
                </w:p>
                <w:p w:rsidR="00486C28" w:rsidRDefault="00BE1D15" w:rsidP="00486C28">
                  <w:r>
                    <w:rPr>
                      <w:rFonts w:hint="eastAsia"/>
                      <w:sz w:val="18"/>
                      <w:szCs w:val="18"/>
                    </w:rPr>
                    <w:t>E.</w:t>
                  </w:r>
                  <w:r w:rsidR="001D4A95" w:rsidRPr="001D4A95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="001D4A95">
                    <w:rPr>
                      <w:rFonts w:hint="eastAsia"/>
                      <w:sz w:val="18"/>
                      <w:szCs w:val="18"/>
                    </w:rPr>
                    <w:t>Because she is a dancer.</w:t>
                  </w:r>
                  <w:r w:rsidR="00A847B0" w:rsidRPr="00DA3DFB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72318A" w:rsidRPr="00A847B0">
        <w:rPr>
          <w:rFonts w:ascii="Comic Sans MS" w:hAnsi="Comic Sans MS" w:hint="eastAsia"/>
          <w:sz w:val="18"/>
          <w:szCs w:val="18"/>
        </w:rPr>
        <w:t>Mary</w:t>
      </w:r>
      <w:r w:rsidR="0072318A" w:rsidRPr="00A847B0">
        <w:rPr>
          <w:rFonts w:ascii="Comic Sans MS" w:hAnsi="Comic Sans MS" w:hint="eastAsia"/>
          <w:sz w:val="18"/>
          <w:szCs w:val="18"/>
        </w:rPr>
        <w:t>：</w:t>
      </w:r>
      <w:r w:rsidR="0072318A" w:rsidRPr="00A847B0">
        <w:rPr>
          <w:rFonts w:ascii="Comic Sans MS" w:hAnsi="Comic Sans MS" w:hint="eastAsia"/>
          <w:sz w:val="18"/>
          <w:szCs w:val="18"/>
        </w:rPr>
        <w:t>Who</w:t>
      </w:r>
      <w:r w:rsidR="0072318A" w:rsidRPr="00A847B0">
        <w:rPr>
          <w:rFonts w:ascii="Comic Sans MS" w:hAnsi="Comic Sans MS" w:hint="eastAsia"/>
          <w:sz w:val="18"/>
          <w:szCs w:val="18"/>
        </w:rPr>
        <w:t>’</w:t>
      </w:r>
      <w:r w:rsidR="0072318A" w:rsidRPr="00A847B0">
        <w:rPr>
          <w:rFonts w:ascii="Comic Sans MS" w:hAnsi="Comic Sans MS" w:hint="eastAsia"/>
          <w:sz w:val="18"/>
          <w:szCs w:val="18"/>
        </w:rPr>
        <w:t>s this</w:t>
      </w:r>
      <w:r w:rsidR="0072318A" w:rsidRPr="00A847B0">
        <w:rPr>
          <w:rFonts w:ascii="Comic Sans MS" w:hAnsi="Comic Sans MS" w:hint="eastAsia"/>
          <w:sz w:val="18"/>
          <w:szCs w:val="18"/>
        </w:rPr>
        <w:t>，</w:t>
      </w:r>
      <w:r w:rsidR="0072318A" w:rsidRPr="00A847B0">
        <w:rPr>
          <w:rFonts w:ascii="Comic Sans MS" w:hAnsi="Comic Sans MS" w:hint="eastAsia"/>
          <w:sz w:val="18"/>
          <w:szCs w:val="18"/>
        </w:rPr>
        <w:t>Amy?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Amy</w:t>
      </w:r>
      <w:r w:rsidRPr="00A847B0">
        <w:rPr>
          <w:rFonts w:ascii="Comic Sans MS" w:hAnsi="Comic Sans MS" w:hint="eastAsia"/>
          <w:sz w:val="18"/>
          <w:szCs w:val="18"/>
        </w:rPr>
        <w:t>：</w:t>
      </w:r>
      <w:r w:rsidRPr="00A847B0">
        <w:rPr>
          <w:rFonts w:ascii="Comic Sans MS" w:hAnsi="Comic Sans MS" w:hint="eastAsia"/>
          <w:sz w:val="18"/>
          <w:szCs w:val="18"/>
        </w:rPr>
        <w:t>1. ________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Mary</w:t>
      </w:r>
      <w:r w:rsidRPr="00A847B0">
        <w:rPr>
          <w:rFonts w:ascii="Comic Sans MS" w:hAnsi="Comic Sans MS" w:hint="eastAsia"/>
          <w:sz w:val="18"/>
          <w:szCs w:val="18"/>
        </w:rPr>
        <w:t>：</w:t>
      </w:r>
      <w:r w:rsidRPr="00A847B0">
        <w:rPr>
          <w:rFonts w:ascii="Comic Sans MS" w:hAnsi="Comic Sans MS" w:hint="eastAsia"/>
          <w:sz w:val="18"/>
          <w:szCs w:val="18"/>
        </w:rPr>
        <w:t>Why was she wearing these beautiful clothes?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Amy</w:t>
      </w:r>
      <w:r w:rsidRPr="00A847B0">
        <w:rPr>
          <w:rFonts w:ascii="Comic Sans MS" w:hAnsi="Comic Sans MS" w:hint="eastAsia"/>
          <w:sz w:val="18"/>
          <w:szCs w:val="18"/>
        </w:rPr>
        <w:t>：</w:t>
      </w:r>
      <w:r w:rsidRPr="00A847B0">
        <w:rPr>
          <w:rFonts w:ascii="Comic Sans MS" w:hAnsi="Comic Sans MS" w:hint="eastAsia"/>
          <w:sz w:val="18"/>
          <w:szCs w:val="18"/>
        </w:rPr>
        <w:t xml:space="preserve">2. ________ She danced in many other countries. 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Mary</w:t>
      </w:r>
      <w:r w:rsidRPr="00A847B0">
        <w:rPr>
          <w:rFonts w:ascii="Comic Sans MS" w:hAnsi="Comic Sans MS" w:hint="eastAsia"/>
          <w:sz w:val="18"/>
          <w:szCs w:val="18"/>
        </w:rPr>
        <w:t>：</w:t>
      </w:r>
      <w:r w:rsidRPr="00A847B0">
        <w:rPr>
          <w:rFonts w:ascii="Comic Sans MS" w:hAnsi="Comic Sans MS" w:hint="eastAsia"/>
          <w:sz w:val="18"/>
          <w:szCs w:val="18"/>
        </w:rPr>
        <w:t>Can she speak English?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Amy</w:t>
      </w:r>
      <w:r w:rsidRPr="00A847B0">
        <w:rPr>
          <w:rFonts w:ascii="Comic Sans MS" w:hAnsi="Comic Sans MS" w:hint="eastAsia"/>
          <w:sz w:val="18"/>
          <w:szCs w:val="18"/>
        </w:rPr>
        <w:t>：</w:t>
      </w:r>
      <w:r w:rsidRPr="00A847B0">
        <w:rPr>
          <w:rFonts w:ascii="Comic Sans MS" w:hAnsi="Comic Sans MS" w:hint="eastAsia"/>
          <w:sz w:val="18"/>
          <w:szCs w:val="18"/>
        </w:rPr>
        <w:t>Yes. 3. ________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Mar y</w:t>
      </w:r>
      <w:r w:rsidRPr="00A847B0">
        <w:rPr>
          <w:rFonts w:ascii="Comic Sans MS" w:hAnsi="Comic Sans MS" w:hint="eastAsia"/>
          <w:sz w:val="18"/>
          <w:szCs w:val="18"/>
        </w:rPr>
        <w:t>：</w:t>
      </w:r>
      <w:r w:rsidRPr="00A847B0">
        <w:rPr>
          <w:rFonts w:ascii="Comic Sans MS" w:hAnsi="Comic Sans MS" w:hint="eastAsia"/>
          <w:sz w:val="18"/>
          <w:szCs w:val="18"/>
        </w:rPr>
        <w:t>4. ________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Amy</w:t>
      </w:r>
      <w:r w:rsidRPr="00A847B0">
        <w:rPr>
          <w:rFonts w:ascii="Comic Sans MS" w:hAnsi="Comic Sans MS" w:hint="eastAsia"/>
          <w:sz w:val="18"/>
          <w:szCs w:val="18"/>
        </w:rPr>
        <w:t>：</w:t>
      </w:r>
      <w:r w:rsidRPr="00A847B0">
        <w:rPr>
          <w:rFonts w:ascii="Comic Sans MS" w:hAnsi="Comic Sans MS" w:hint="eastAsia"/>
          <w:sz w:val="18"/>
          <w:szCs w:val="18"/>
        </w:rPr>
        <w:t xml:space="preserve">She lives in Shanghai with my uncle. 5. ______ But she teaches her students to dance in an art school. 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五、阅读短文，选择正确答案。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  Mrs Brown was an old woman. She lived on a small farm. One day she went to the post office near her small farm. She wanted to write a letter to one of her friends. But she couldn’t read and write, so she asked a young man to help her.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lastRenderedPageBreak/>
        <w:t xml:space="preserve">  “Yes, of course!” the young man said. He took up his pen and began to write as Mrs Brown was talking. In about fifteen minutes, he finished the letter.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  “Are there any other things you want to say, Madam?” asked the young man.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 xml:space="preserve">  </w:t>
      </w:r>
      <w:r w:rsidRPr="00A847B0">
        <w:rPr>
          <w:rFonts w:ascii="Comic Sans MS" w:hAnsi="Comic Sans MS" w:hint="eastAsia"/>
          <w:sz w:val="18"/>
          <w:szCs w:val="18"/>
        </w:rPr>
        <w:t>“</w:t>
      </w:r>
      <w:r w:rsidRPr="00A847B0">
        <w:rPr>
          <w:rFonts w:ascii="Comic Sans MS" w:hAnsi="Comic Sans MS" w:hint="eastAsia"/>
          <w:sz w:val="18"/>
          <w:szCs w:val="18"/>
        </w:rPr>
        <w:t>Oh, yes, please write down one more sentence on the paper, saying sorry for the poor (</w:t>
      </w:r>
      <w:r w:rsidRPr="00A847B0">
        <w:rPr>
          <w:rFonts w:ascii="Comic Sans MS" w:hAnsi="Comic Sans MS" w:hint="eastAsia"/>
          <w:sz w:val="18"/>
          <w:szCs w:val="18"/>
        </w:rPr>
        <w:t>糟糕的</w:t>
      </w:r>
      <w:r w:rsidRPr="00A847B0">
        <w:rPr>
          <w:rFonts w:ascii="Comic Sans MS" w:hAnsi="Comic Sans MS" w:hint="eastAsia"/>
          <w:sz w:val="18"/>
          <w:szCs w:val="18"/>
        </w:rPr>
        <w:t>) handwriting.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(   ) 1. Mrs Brown lived _________.</w:t>
      </w:r>
    </w:p>
    <w:p w:rsidR="0072318A" w:rsidRPr="00A847B0" w:rsidRDefault="0072318A" w:rsidP="00985D05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in a city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B. on a town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C. on a farm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(   ) 2. She went into the post office _________.</w:t>
      </w:r>
    </w:p>
    <w:p w:rsidR="0072318A" w:rsidRPr="00A847B0" w:rsidRDefault="0072318A" w:rsidP="00A847B0">
      <w:pPr>
        <w:snapToGrid w:val="0"/>
        <w:spacing w:line="360" w:lineRule="auto"/>
        <w:ind w:left="390" w:firstLineChars="33" w:firstLine="59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to write a letter to her friend  </w:t>
      </w:r>
    </w:p>
    <w:p w:rsidR="0072318A" w:rsidRPr="00A847B0" w:rsidRDefault="0072318A" w:rsidP="00A847B0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B. to buy a stamp </w:t>
      </w:r>
    </w:p>
    <w:p w:rsidR="0072318A" w:rsidRPr="00A847B0" w:rsidRDefault="0072318A" w:rsidP="00A847B0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C. to talk with a young man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(   ) 3. It took the young man _________ to write the letter.</w:t>
      </w:r>
    </w:p>
    <w:p w:rsidR="0072318A" w:rsidRPr="00A847B0" w:rsidRDefault="0072318A" w:rsidP="00985D05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one minute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B. ten minutes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C. fifteen minutes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(   ) 4. Mrs Brown thought the man’s handwriting was _________.</w:t>
      </w:r>
    </w:p>
    <w:p w:rsidR="0072318A" w:rsidRPr="00A847B0" w:rsidRDefault="0072318A" w:rsidP="00A847B0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good 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B. bad 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  <w:t>C. true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(   ) 5. Did the young man help her?</w:t>
      </w:r>
    </w:p>
    <w:p w:rsidR="0072318A" w:rsidRPr="00A847B0" w:rsidRDefault="0072318A" w:rsidP="00A847B0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A. Yes, he did.       </w:t>
      </w:r>
      <w:r w:rsidRPr="00A847B0">
        <w:rPr>
          <w:rFonts w:ascii="Comic Sans MS" w:hAnsi="Comic Sans MS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 xml:space="preserve">B. I don’t know.   </w:t>
      </w:r>
      <w:r w:rsidRPr="00A847B0">
        <w:rPr>
          <w:rFonts w:ascii="Comic Sans MS" w:hAnsi="Comic Sans MS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ab/>
      </w:r>
      <w:r w:rsidR="00A847B0">
        <w:rPr>
          <w:rFonts w:ascii="Comic Sans MS" w:hAnsi="Comic Sans MS" w:hint="eastAsia"/>
          <w:sz w:val="18"/>
          <w:szCs w:val="18"/>
        </w:rPr>
        <w:tab/>
      </w:r>
      <w:r w:rsidRPr="00A847B0">
        <w:rPr>
          <w:rFonts w:ascii="Comic Sans MS" w:hAnsi="Comic Sans MS"/>
          <w:sz w:val="18"/>
          <w:szCs w:val="18"/>
        </w:rPr>
        <w:t>C. No, he didn’t.</w:t>
      </w:r>
    </w:p>
    <w:p w:rsidR="00A847B0" w:rsidRDefault="00A847B0" w:rsidP="0072318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A847B0" w:rsidRDefault="00A847B0" w:rsidP="0072318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A6BF7" w:rsidRPr="00A847B0" w:rsidRDefault="007A6BF7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>参考答案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一、</w:t>
      </w:r>
      <w:r w:rsidRPr="00A847B0">
        <w:rPr>
          <w:rFonts w:ascii="Comic Sans MS" w:hAnsi="Comic Sans MS" w:hint="eastAsia"/>
          <w:sz w:val="18"/>
          <w:szCs w:val="18"/>
        </w:rPr>
        <w:t>1</w:t>
      </w:r>
      <w:r w:rsidRPr="00A847B0">
        <w:rPr>
          <w:rFonts w:ascii="Comic Sans MS" w:hAnsi="Comic Sans MS"/>
          <w:sz w:val="18"/>
          <w:szCs w:val="18"/>
        </w:rPr>
        <w:t xml:space="preserve">. did  </w:t>
      </w:r>
      <w:r w:rsidR="00985D05" w:rsidRPr="00A847B0">
        <w:rPr>
          <w:rFonts w:ascii="Comic Sans MS" w:hAnsi="Comic Sans MS"/>
          <w:sz w:val="18"/>
          <w:szCs w:val="18"/>
        </w:rPr>
        <w:t xml:space="preserve"> 2. learnt </w:t>
      </w:r>
      <w:r w:rsidRPr="00A847B0">
        <w:rPr>
          <w:rFonts w:ascii="Comic Sans MS" w:hAnsi="Comic Sans MS"/>
          <w:sz w:val="18"/>
          <w:szCs w:val="18"/>
        </w:rPr>
        <w:t xml:space="preserve"> 3. went   4. liked   5. taught   6. </w:t>
      </w:r>
      <w:r w:rsidR="00985D05" w:rsidRPr="00A847B0">
        <w:rPr>
          <w:rFonts w:ascii="Comic Sans MS" w:hAnsi="Comic Sans MS"/>
          <w:sz w:val="18"/>
          <w:szCs w:val="18"/>
        </w:rPr>
        <w:t xml:space="preserve">read    7. studied    8. was  </w:t>
      </w:r>
      <w:r w:rsidRPr="00A847B0">
        <w:rPr>
          <w:rFonts w:ascii="Comic Sans MS" w:hAnsi="Comic Sans MS"/>
          <w:sz w:val="18"/>
          <w:szCs w:val="18"/>
        </w:rPr>
        <w:t xml:space="preserve"> 9. were    10. had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二、</w:t>
      </w:r>
      <w:r w:rsidRPr="00A847B0">
        <w:rPr>
          <w:rFonts w:ascii="Comic Sans MS" w:hAnsi="Comic Sans MS" w:hint="eastAsia"/>
          <w:sz w:val="18"/>
          <w:szCs w:val="18"/>
        </w:rPr>
        <w:t>1</w:t>
      </w:r>
      <w:r w:rsidRPr="00A847B0">
        <w:rPr>
          <w:rFonts w:ascii="Comic Sans MS" w:hAnsi="Comic Sans MS"/>
          <w:sz w:val="18"/>
          <w:szCs w:val="18"/>
        </w:rPr>
        <w:t>. B    2. B    3. C    4. B    5. C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三、</w:t>
      </w:r>
      <w:r w:rsidRPr="00A847B0">
        <w:rPr>
          <w:rFonts w:ascii="Comic Sans MS" w:hAnsi="Comic Sans MS" w:hint="eastAsia"/>
          <w:sz w:val="18"/>
          <w:szCs w:val="18"/>
        </w:rPr>
        <w:t>C</w:t>
      </w:r>
      <w:r w:rsidRPr="00A847B0">
        <w:rPr>
          <w:rFonts w:ascii="Comic Sans MS" w:hAnsi="Comic Sans MS"/>
          <w:sz w:val="18"/>
          <w:szCs w:val="18"/>
        </w:rPr>
        <w:t xml:space="preserve">  E  B  D  A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四、</w:t>
      </w:r>
      <w:r w:rsidRPr="00A847B0">
        <w:rPr>
          <w:rFonts w:ascii="Comic Sans MS" w:hAnsi="Comic Sans MS" w:hint="eastAsia"/>
          <w:sz w:val="18"/>
          <w:szCs w:val="18"/>
        </w:rPr>
        <w:t>1</w:t>
      </w:r>
      <w:r w:rsidRPr="00A847B0">
        <w:rPr>
          <w:rFonts w:ascii="Comic Sans MS" w:hAnsi="Comic Sans MS"/>
          <w:sz w:val="18"/>
          <w:szCs w:val="18"/>
        </w:rPr>
        <w:t xml:space="preserve">. B   2. E    3. </w:t>
      </w:r>
      <w:r w:rsidR="00985D05" w:rsidRPr="00A847B0">
        <w:rPr>
          <w:rFonts w:ascii="Comic Sans MS" w:hAnsi="Comic Sans MS"/>
          <w:sz w:val="18"/>
          <w:szCs w:val="18"/>
        </w:rPr>
        <w:t>D    4. A    5. C</w:t>
      </w:r>
    </w:p>
    <w:p w:rsidR="0072318A" w:rsidRPr="00A847B0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 w:hint="eastAsia"/>
          <w:sz w:val="18"/>
          <w:szCs w:val="18"/>
        </w:rPr>
        <w:t>五、</w:t>
      </w:r>
      <w:r w:rsidR="00985D05" w:rsidRPr="00A847B0">
        <w:rPr>
          <w:rFonts w:ascii="Comic Sans MS" w:hAnsi="Comic Sans MS" w:hint="eastAsia"/>
          <w:sz w:val="18"/>
          <w:szCs w:val="18"/>
        </w:rPr>
        <w:t>1</w:t>
      </w:r>
      <w:r w:rsidR="00985D05" w:rsidRPr="00A847B0">
        <w:rPr>
          <w:rFonts w:ascii="Comic Sans MS" w:hAnsi="Comic Sans MS"/>
          <w:sz w:val="18"/>
          <w:szCs w:val="18"/>
        </w:rPr>
        <w:t>. C   2. A   3. C    4. B   5. A</w:t>
      </w:r>
    </w:p>
    <w:p w:rsidR="00F86F7C" w:rsidRPr="00A847B0" w:rsidRDefault="0072318A" w:rsidP="00985D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847B0">
        <w:rPr>
          <w:rFonts w:ascii="Comic Sans MS" w:hAnsi="Comic Sans MS"/>
          <w:sz w:val="18"/>
          <w:szCs w:val="18"/>
        </w:rPr>
        <w:t xml:space="preserve">  </w:t>
      </w:r>
    </w:p>
    <w:sectPr w:rsidR="00F86F7C" w:rsidRPr="00A847B0" w:rsidSect="00E21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0D" w:rsidRDefault="0055000D" w:rsidP="00270D11">
      <w:pPr>
        <w:spacing w:line="240" w:lineRule="auto"/>
      </w:pPr>
      <w:r>
        <w:separator/>
      </w:r>
    </w:p>
  </w:endnote>
  <w:endnote w:type="continuationSeparator" w:id="0">
    <w:p w:rsidR="0055000D" w:rsidRDefault="0055000D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0D" w:rsidRDefault="0055000D" w:rsidP="00270D11">
      <w:pPr>
        <w:spacing w:line="240" w:lineRule="auto"/>
      </w:pPr>
      <w:r>
        <w:separator/>
      </w:r>
    </w:p>
  </w:footnote>
  <w:footnote w:type="continuationSeparator" w:id="0">
    <w:p w:rsidR="0055000D" w:rsidRDefault="0055000D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1464D7"/>
    <w:rsid w:val="001B73E0"/>
    <w:rsid w:val="001D4A95"/>
    <w:rsid w:val="00270D11"/>
    <w:rsid w:val="002A2071"/>
    <w:rsid w:val="003116B9"/>
    <w:rsid w:val="0039718B"/>
    <w:rsid w:val="00486C28"/>
    <w:rsid w:val="004E069F"/>
    <w:rsid w:val="0055000D"/>
    <w:rsid w:val="0072318A"/>
    <w:rsid w:val="00744987"/>
    <w:rsid w:val="00746EA0"/>
    <w:rsid w:val="007A6BF7"/>
    <w:rsid w:val="007C08CE"/>
    <w:rsid w:val="007C3EED"/>
    <w:rsid w:val="008073A3"/>
    <w:rsid w:val="008C2B95"/>
    <w:rsid w:val="009671F5"/>
    <w:rsid w:val="00985D05"/>
    <w:rsid w:val="009D263B"/>
    <w:rsid w:val="00A41E2B"/>
    <w:rsid w:val="00A847B0"/>
    <w:rsid w:val="00AC2DC1"/>
    <w:rsid w:val="00AD5053"/>
    <w:rsid w:val="00B243BE"/>
    <w:rsid w:val="00B54BE0"/>
    <w:rsid w:val="00BE1D15"/>
    <w:rsid w:val="00BF78F9"/>
    <w:rsid w:val="00C10331"/>
    <w:rsid w:val="00C96997"/>
    <w:rsid w:val="00D43B3E"/>
    <w:rsid w:val="00D45185"/>
    <w:rsid w:val="00D45B86"/>
    <w:rsid w:val="00DD018C"/>
    <w:rsid w:val="00E04919"/>
    <w:rsid w:val="00E21D4B"/>
    <w:rsid w:val="00E649C2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4B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A847B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A847B0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26</TotalTime>
  <Pages>2</Pages>
  <Words>606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5</cp:revision>
  <dcterms:created xsi:type="dcterms:W3CDTF">2019-11-26T02:01:00Z</dcterms:created>
  <dcterms:modified xsi:type="dcterms:W3CDTF">2019-12-05T00:43:00Z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